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86FF5" w14:textId="50E4CA3C" w:rsidR="00BA00AB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Elizabeth RUSSELL</w:t>
      </w:r>
      <w:r>
        <w:rPr>
          <w:rFonts w:ascii="Times New Roman" w:hAnsi="Times New Roman" w:cs="Times New Roman"/>
          <w:sz w:val="24"/>
          <w:szCs w:val="24"/>
        </w:rPr>
        <w:t xml:space="preserve">      (1410-1449)</w:t>
      </w:r>
    </w:p>
    <w:p w14:paraId="742F2EB2" w14:textId="5D14E80B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Dorset.</w:t>
      </w:r>
    </w:p>
    <w:p w14:paraId="0616D626" w14:textId="352235B7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37303" w14:textId="74102981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153DF7" w14:textId="08C661FA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Born.</w:t>
      </w:r>
    </w:p>
    <w:p w14:paraId="3DA97190" w14:textId="215BF722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(UK and Ireland, Find A Grave Index, 1300s – Current)</w:t>
      </w:r>
    </w:p>
    <w:p w14:paraId="60249F67" w14:textId="1BC59885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1449</w:t>
      </w:r>
      <w:r>
        <w:rPr>
          <w:rFonts w:ascii="Times New Roman" w:hAnsi="Times New Roman" w:cs="Times New Roman"/>
          <w:sz w:val="24"/>
          <w:szCs w:val="24"/>
        </w:rPr>
        <w:tab/>
        <w:t>Died.  (ibid.)</w:t>
      </w:r>
    </w:p>
    <w:p w14:paraId="0678DFB7" w14:textId="662B2833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B219A0" w14:textId="6B8DD495" w:rsid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214094" w14:textId="698726AB" w:rsidR="00635E56" w:rsidRPr="00635E56" w:rsidRDefault="00635E56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sectPr w:rsidR="00635E56" w:rsidRPr="00635E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56E1" w14:textId="77777777" w:rsidR="00635E56" w:rsidRDefault="00635E56" w:rsidP="009139A6">
      <w:r>
        <w:separator/>
      </w:r>
    </w:p>
  </w:endnote>
  <w:endnote w:type="continuationSeparator" w:id="0">
    <w:p w14:paraId="1F406531" w14:textId="77777777" w:rsidR="00635E56" w:rsidRDefault="00635E5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FEEB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9BF2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BA9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BBC5C" w14:textId="77777777" w:rsidR="00635E56" w:rsidRDefault="00635E56" w:rsidP="009139A6">
      <w:r>
        <w:separator/>
      </w:r>
    </w:p>
  </w:footnote>
  <w:footnote w:type="continuationSeparator" w:id="0">
    <w:p w14:paraId="24B4ED18" w14:textId="77777777" w:rsidR="00635E56" w:rsidRDefault="00635E5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07C1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1EB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0F4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E56"/>
    <w:rsid w:val="000666E0"/>
    <w:rsid w:val="002510B7"/>
    <w:rsid w:val="005C130B"/>
    <w:rsid w:val="00635E56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F0D1DB"/>
  <w15:chartTrackingRefBased/>
  <w15:docId w15:val="{07322667-055B-4325-92EE-02E59EB73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2022-03-30T19:44:00Z</dcterms:created>
  <dcterms:modified xsi:type="dcterms:W3CDTF">2022-03-30T19:46:00Z</dcterms:modified>
</cp:coreProperties>
</file>